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43C" w:rsidRDefault="00EB543C" w:rsidP="00EB543C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#96-e</w:t>
      </w:r>
      <w:r>
        <w:rPr>
          <w:rFonts w:cs="Arial"/>
          <w:b/>
          <w:noProof/>
          <w:sz w:val="24"/>
          <w:szCs w:val="24"/>
        </w:rPr>
        <w:tab/>
      </w:r>
      <w:r w:rsidR="0064769E">
        <w:rPr>
          <w:rFonts w:eastAsia="宋体" w:cs="Arial"/>
          <w:b/>
          <w:noProof/>
          <w:sz w:val="24"/>
          <w:szCs w:val="24"/>
          <w:lang w:eastAsia="zh-CN"/>
        </w:rPr>
        <w:t>R4-2011397</w:t>
      </w:r>
    </w:p>
    <w:p w:rsidR="00EB543C" w:rsidRDefault="00EB543C" w:rsidP="00EB54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2020</w:t>
      </w:r>
    </w:p>
    <w:p w:rsidR="009163A1" w:rsidRPr="00EB543C" w:rsidRDefault="009163A1" w:rsidP="009163A1">
      <w:pPr>
        <w:pStyle w:val="ab"/>
        <w:jc w:val="both"/>
        <w:rPr>
          <w:rFonts w:eastAsia="宋体"/>
          <w:i w:val="0"/>
          <w:noProof w:val="0"/>
          <w:sz w:val="24"/>
          <w:highlight w:val="green"/>
        </w:rPr>
      </w:pPr>
    </w:p>
    <w:p w:rsidR="009163A1" w:rsidRDefault="009163A1" w:rsidP="009163A1">
      <w:pPr>
        <w:tabs>
          <w:tab w:val="left" w:pos="1985"/>
        </w:tabs>
        <w:ind w:left="1980" w:hanging="1980"/>
        <w:rPr>
          <w:rStyle w:val="a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4769E">
        <w:rPr>
          <w:rFonts w:ascii="Arial" w:hAnsi="Arial"/>
          <w:sz w:val="24"/>
          <w:lang w:val="en-US"/>
        </w:rPr>
        <w:t>S</w:t>
      </w:r>
      <w:r w:rsidR="00EB3252" w:rsidRPr="00EB3252">
        <w:rPr>
          <w:rFonts w:ascii="Arial" w:hAnsi="Arial"/>
          <w:sz w:val="24"/>
          <w:lang w:val="en-US"/>
        </w:rPr>
        <w:t>imulation results on the NR HST PUSCH performance requirements</w:t>
      </w:r>
    </w:p>
    <w:p w:rsidR="009163A1" w:rsidRDefault="009163A1" w:rsidP="009163A1">
      <w:pPr>
        <w:tabs>
          <w:tab w:val="left" w:pos="1985"/>
        </w:tabs>
        <w:rPr>
          <w:rStyle w:val="a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d"/>
          <w:lang w:val="fr-FR"/>
        </w:rPr>
        <w:t>Huawei, HiSilicon</w:t>
      </w:r>
    </w:p>
    <w:p w:rsidR="009163A1" w:rsidRDefault="009163A1" w:rsidP="009163A1">
      <w:pPr>
        <w:tabs>
          <w:tab w:val="left" w:pos="1985"/>
        </w:tabs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EB3252">
        <w:rPr>
          <w:rFonts w:ascii="Arial" w:hAnsi="Arial"/>
          <w:sz w:val="24"/>
          <w:lang w:val="pt-BR"/>
        </w:rPr>
        <w:t>7.15.3.2.1</w:t>
      </w:r>
    </w:p>
    <w:p w:rsidR="009163A1" w:rsidRDefault="009163A1" w:rsidP="009163A1">
      <w:pPr>
        <w:tabs>
          <w:tab w:val="left" w:pos="1985"/>
        </w:tabs>
        <w:ind w:left="1980" w:hanging="1980"/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 w:rsidR="0064769E">
        <w:rPr>
          <w:rFonts w:ascii="Arial" w:hAnsi="Arial"/>
          <w:sz w:val="24"/>
          <w:lang w:val="pt-BR" w:eastAsia="zh-CN"/>
        </w:rPr>
        <w:t>Information</w:t>
      </w:r>
    </w:p>
    <w:p w:rsidR="0026679C" w:rsidRDefault="009163A1" w:rsidP="009163A1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5C7613" w:rsidRPr="00FA48A0" w:rsidRDefault="005C7613" w:rsidP="005C7613">
      <w:pPr>
        <w:rPr>
          <w:lang w:val="en-US"/>
        </w:rPr>
      </w:pPr>
      <w:r>
        <w:t>During RAN4#9</w:t>
      </w:r>
      <w:r w:rsidR="00EB543C">
        <w:t>5-</w:t>
      </w:r>
      <w:r>
        <w:t>e meeting, way forward [1] for NR Rel-16 HST PUSCH demodulation was approved</w:t>
      </w:r>
      <w:r>
        <w:rPr>
          <w:rFonts w:hint="eastAsia"/>
        </w:rPr>
        <w:t>.</w:t>
      </w:r>
      <w:r>
        <w:t xml:space="preserve"> </w:t>
      </w:r>
      <w:r>
        <w:rPr>
          <w:lang w:val="en-US"/>
        </w:rPr>
        <w:t xml:space="preserve">In this contribution, we </w:t>
      </w:r>
      <w:r w:rsidR="0064769E">
        <w:rPr>
          <w:lang w:val="en-US" w:eastAsia="zh-CN"/>
        </w:rPr>
        <w:t>provide</w:t>
      </w:r>
      <w:r w:rsidR="0064769E" w:rsidRPr="00AD59AA">
        <w:rPr>
          <w:lang w:val="en-US" w:eastAsia="zh-CN"/>
        </w:rPr>
        <w:t xml:space="preserve"> our </w:t>
      </w:r>
      <w:r w:rsidR="0064769E">
        <w:rPr>
          <w:lang w:val="en-US" w:eastAsia="zh-CN"/>
        </w:rPr>
        <w:t>updated simulation results</w:t>
      </w:r>
      <w:r w:rsidR="0064769E" w:rsidRPr="00AD59AA">
        <w:rPr>
          <w:lang w:val="en-US" w:eastAsia="zh-CN"/>
        </w:rPr>
        <w:t xml:space="preserve"> </w:t>
      </w:r>
      <w:r w:rsidR="0064769E">
        <w:rPr>
          <w:lang w:val="en-US" w:eastAsia="zh-CN"/>
        </w:rPr>
        <w:t>on</w:t>
      </w:r>
      <w:r>
        <w:rPr>
          <w:lang w:val="en-US"/>
        </w:rPr>
        <w:t xml:space="preserve"> the PUSCH demodulation requirements for NR Rel-16 HST.</w:t>
      </w:r>
    </w:p>
    <w:p w:rsidR="00EB3252" w:rsidRDefault="00EB3252" w:rsidP="00EB3252">
      <w:pPr>
        <w:pStyle w:val="1"/>
        <w:rPr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imulations</w:t>
      </w:r>
    </w:p>
    <w:p w:rsidR="00EB3252" w:rsidRPr="005C7613" w:rsidRDefault="00EB3252" w:rsidP="00EB3252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or 350km/h</w:t>
      </w:r>
    </w:p>
    <w:p w:rsidR="00EB3252" w:rsidRDefault="00EB3252" w:rsidP="00EB3252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s per updated simulation assumption in WF [1], we get the following updated simulation results.</w:t>
      </w:r>
    </w:p>
    <w:p w:rsidR="00EB3252" w:rsidRPr="004045ED" w:rsidRDefault="00EB3252" w:rsidP="00EB3252">
      <w:pPr>
        <w:pStyle w:val="TH"/>
        <w:ind w:left="400" w:right="400"/>
      </w:pPr>
      <w:r w:rsidRPr="004045ED">
        <w:lastRenderedPageBreak/>
        <w:t>Table 2.1-1: Ideal Simulation results for 350km/h for NR PUSCH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207"/>
        <w:gridCol w:w="1862"/>
        <w:gridCol w:w="1347"/>
        <w:gridCol w:w="2023"/>
        <w:gridCol w:w="1820"/>
        <w:gridCol w:w="616"/>
        <w:gridCol w:w="1571"/>
      </w:tblGrid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H"/>
              <w:rPr>
                <w:lang w:val="en-US"/>
              </w:rPr>
            </w:pPr>
            <w:bookmarkStart w:id="1" w:name="OLE_LINK10"/>
            <w:r w:rsidRPr="00167706">
              <w:t>Case Number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H"/>
              <w:rPr>
                <w:lang w:val="en-US"/>
              </w:rPr>
            </w:pPr>
            <w:r w:rsidRPr="00167706">
              <w:t>Antenna configuration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H"/>
              <w:rPr>
                <w:lang w:val="en-US"/>
              </w:rPr>
            </w:pPr>
            <w:r w:rsidRPr="00167706">
              <w:rPr>
                <w:lang w:val="en-US"/>
              </w:rPr>
              <w:t>CHBW/SCS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H"/>
              <w:rPr>
                <w:lang w:val="en-US"/>
              </w:rPr>
            </w:pPr>
            <w:r w:rsidRPr="00167706">
              <w:rPr>
                <w:lang w:val="en-US"/>
              </w:rPr>
              <w:t>maximum Doppler shift(Hz)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H"/>
              <w:rPr>
                <w:lang w:val="en-US"/>
              </w:rPr>
            </w:pPr>
            <w:r w:rsidRPr="00167706">
              <w:t>Propagation condition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H"/>
              <w:rPr>
                <w:lang w:val="en-US"/>
              </w:rPr>
            </w:pPr>
            <w:r w:rsidRPr="00167706">
              <w:t>MCS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167706" w:rsidRDefault="00EB3252" w:rsidP="00EB3252">
            <w:pPr>
              <w:pStyle w:val="TAH"/>
            </w:pPr>
            <w:r w:rsidRPr="00167706">
              <w:t>SNR@70% Max TP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</w:t>
            </w:r>
            <w:r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8D5906" w:rsidRDefault="00EB3252" w:rsidP="00EB3252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3.51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</w:t>
            </w:r>
            <w:r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F63360" w:rsidRDefault="00EB3252" w:rsidP="00EB3252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8</w:t>
            </w:r>
            <w:r>
              <w:rPr>
                <w:rFonts w:eastAsiaTheme="minorEastAsia"/>
                <w:lang w:val="en-US" w:eastAsia="zh-CN"/>
              </w:rPr>
              <w:t>.49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8D3BA4" w:rsidRDefault="00EB3252" w:rsidP="00EB3252">
            <w:pPr>
              <w:pStyle w:val="TAC"/>
              <w:rPr>
                <w:lang w:val="en-US"/>
              </w:rPr>
            </w:pPr>
            <w:r w:rsidRPr="008D3BA4">
              <w:rPr>
                <w:rFonts w:hint="eastAsia"/>
                <w:lang w:val="en-US"/>
              </w:rPr>
              <w:t>-</w:t>
            </w:r>
            <w:r w:rsidRPr="008D3BA4">
              <w:rPr>
                <w:lang w:val="en-US"/>
              </w:rPr>
              <w:t>6.60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8D3BA4" w:rsidRDefault="00EB3252" w:rsidP="00EB3252">
            <w:pPr>
              <w:pStyle w:val="TAC"/>
              <w:rPr>
                <w:lang w:val="en-US"/>
              </w:rPr>
            </w:pPr>
            <w:r w:rsidRPr="008D3BA4">
              <w:rPr>
                <w:rFonts w:hint="eastAsia"/>
                <w:lang w:val="en-US"/>
              </w:rPr>
              <w:t>5</w:t>
            </w:r>
            <w:r w:rsidRPr="008D3BA4">
              <w:rPr>
                <w:lang w:val="en-US"/>
              </w:rPr>
              <w:t>.41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8D3BA4" w:rsidRDefault="00EB3252" w:rsidP="00EB3252">
            <w:pPr>
              <w:pStyle w:val="TAC"/>
              <w:rPr>
                <w:lang w:val="en-US"/>
              </w:rPr>
            </w:pPr>
            <w:r w:rsidRPr="008D3BA4">
              <w:rPr>
                <w:rFonts w:hint="eastAsia"/>
                <w:lang w:val="en-US"/>
              </w:rPr>
              <w:t>-</w:t>
            </w:r>
            <w:r w:rsidRPr="008D3BA4">
              <w:rPr>
                <w:lang w:val="en-US"/>
              </w:rPr>
              <w:t>6.60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8D3BA4" w:rsidRDefault="00EB3252" w:rsidP="00EB3252">
            <w:pPr>
              <w:pStyle w:val="TAC"/>
              <w:rPr>
                <w:lang w:val="en-US"/>
              </w:rPr>
            </w:pPr>
            <w:r w:rsidRPr="008D3BA4">
              <w:rPr>
                <w:rFonts w:hint="eastAsia"/>
                <w:lang w:val="en-US"/>
              </w:rPr>
              <w:t>5</w:t>
            </w:r>
            <w:r w:rsidRPr="008D3BA4">
              <w:rPr>
                <w:lang w:val="en-US"/>
              </w:rPr>
              <w:t>.40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DC094D" w:rsidRDefault="00EB3252" w:rsidP="00EB3252">
            <w:pPr>
              <w:pStyle w:val="TAC"/>
              <w:rPr>
                <w:lang w:val="en-US"/>
              </w:rPr>
            </w:pPr>
            <w:r w:rsidRPr="00DC094D">
              <w:rPr>
                <w:lang w:val="en-US"/>
              </w:rPr>
              <w:t>-12.57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DC094D" w:rsidRDefault="00EB3252" w:rsidP="00EB3252">
            <w:pPr>
              <w:pStyle w:val="TAC"/>
              <w:rPr>
                <w:lang w:val="en-US"/>
              </w:rPr>
            </w:pPr>
            <w:r w:rsidRPr="00DC094D">
              <w:rPr>
                <w:rFonts w:hint="eastAsia"/>
                <w:lang w:val="en-US"/>
              </w:rPr>
              <w:t>0</w:t>
            </w:r>
            <w:r w:rsidRPr="00DC094D">
              <w:rPr>
                <w:lang w:val="en-US"/>
              </w:rPr>
              <w:t>.40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</w:t>
            </w:r>
            <w:r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065F7B" w:rsidRDefault="00EB3252" w:rsidP="00EB3252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3.51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</w:t>
            </w:r>
            <w:r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065F7B" w:rsidRDefault="00EB3252" w:rsidP="00EB3252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8</w:t>
            </w:r>
            <w:r>
              <w:rPr>
                <w:rFonts w:eastAsiaTheme="minorEastAsia"/>
                <w:lang w:val="en-US" w:eastAsia="zh-CN"/>
              </w:rPr>
              <w:t>.50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DC094D" w:rsidRDefault="00EB3252" w:rsidP="00EB3252">
            <w:pPr>
              <w:pStyle w:val="TAC"/>
              <w:rPr>
                <w:lang w:val="en-US"/>
              </w:rPr>
            </w:pPr>
            <w:r w:rsidRPr="00DC094D">
              <w:rPr>
                <w:rFonts w:hint="eastAsia"/>
                <w:lang w:val="en-US"/>
              </w:rPr>
              <w:t>-</w:t>
            </w:r>
            <w:r w:rsidRPr="00DC094D">
              <w:rPr>
                <w:lang w:val="en-US"/>
              </w:rPr>
              <w:t>6.59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DC094D" w:rsidRDefault="00EB3252" w:rsidP="00EB3252">
            <w:pPr>
              <w:pStyle w:val="TAC"/>
              <w:rPr>
                <w:lang w:val="en-US"/>
              </w:rPr>
            </w:pPr>
            <w:r w:rsidRPr="00DC094D">
              <w:rPr>
                <w:rFonts w:hint="eastAsia"/>
                <w:lang w:val="en-US"/>
              </w:rPr>
              <w:t>5</w:t>
            </w:r>
            <w:r w:rsidRPr="00DC094D">
              <w:rPr>
                <w:lang w:val="en-US"/>
              </w:rPr>
              <w:t>.41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DC094D" w:rsidRDefault="00EB3252" w:rsidP="00EB3252">
            <w:pPr>
              <w:pStyle w:val="TAC"/>
              <w:rPr>
                <w:lang w:val="en-US"/>
              </w:rPr>
            </w:pPr>
            <w:r w:rsidRPr="00DC094D">
              <w:rPr>
                <w:rFonts w:hint="eastAsia"/>
                <w:lang w:val="en-US"/>
              </w:rPr>
              <w:t>-</w:t>
            </w:r>
            <w:r w:rsidRPr="00DC094D">
              <w:rPr>
                <w:lang w:val="en-US"/>
              </w:rPr>
              <w:t>6.67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DC094D" w:rsidRDefault="00EB3252" w:rsidP="00EB3252">
            <w:pPr>
              <w:pStyle w:val="TAC"/>
              <w:rPr>
                <w:lang w:val="en-US"/>
              </w:rPr>
            </w:pPr>
            <w:r w:rsidRPr="00DC094D">
              <w:rPr>
                <w:rFonts w:hint="eastAsia"/>
                <w:lang w:val="en-US"/>
              </w:rPr>
              <w:t>5</w:t>
            </w:r>
            <w:r w:rsidRPr="00DC094D">
              <w:rPr>
                <w:lang w:val="en-US"/>
              </w:rPr>
              <w:t>.40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167706">
              <w:rPr>
                <w:lang w:val="en-US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DC094D" w:rsidRDefault="00EB3252" w:rsidP="00EB3252">
            <w:pPr>
              <w:pStyle w:val="TAC"/>
              <w:rPr>
                <w:lang w:val="en-US"/>
              </w:rPr>
            </w:pPr>
            <w:r w:rsidRPr="00DC094D">
              <w:rPr>
                <w:rFonts w:hint="eastAsia"/>
                <w:lang w:val="en-US"/>
              </w:rPr>
              <w:t>-</w:t>
            </w:r>
            <w:r w:rsidRPr="00DC094D">
              <w:rPr>
                <w:lang w:val="en-US"/>
              </w:rPr>
              <w:t>12.60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DC094D" w:rsidRDefault="00EB3252" w:rsidP="00EB3252">
            <w:pPr>
              <w:pStyle w:val="TAC"/>
              <w:rPr>
                <w:lang w:val="en-US"/>
              </w:rPr>
            </w:pPr>
            <w:r w:rsidRPr="00DC094D">
              <w:rPr>
                <w:rFonts w:hint="eastAsia"/>
                <w:lang w:val="en-US"/>
              </w:rPr>
              <w:t>0</w:t>
            </w:r>
            <w:r w:rsidRPr="00DC094D">
              <w:rPr>
                <w:lang w:val="en-US"/>
              </w:rPr>
              <w:t>.40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</w:t>
            </w:r>
            <w:r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Pr="00167706">
              <w:rPr>
                <w:lang w:val="en-US"/>
              </w:rPr>
              <w:t>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C579F0" w:rsidRDefault="00EB3252" w:rsidP="00EB3252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3.51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</w:t>
            </w:r>
            <w:r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Pr="00167706">
              <w:rPr>
                <w:lang w:val="en-US"/>
              </w:rPr>
              <w:t>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C579F0" w:rsidRDefault="00EB3252" w:rsidP="00EB3252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8</w:t>
            </w:r>
            <w:r>
              <w:rPr>
                <w:rFonts w:eastAsiaTheme="minorEastAsia"/>
                <w:lang w:val="en-US" w:eastAsia="zh-CN"/>
              </w:rPr>
              <w:t>.49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Pr="00167706">
              <w:rPr>
                <w:lang w:val="en-US"/>
              </w:rPr>
              <w:t>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0F7E6F" w:rsidRDefault="00EB3252" w:rsidP="00EB3252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6.51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Pr="00167706">
              <w:rPr>
                <w:lang w:val="en-US"/>
              </w:rPr>
              <w:t>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0F7E6F" w:rsidRDefault="00EB3252" w:rsidP="00EB3252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5.49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Pr="00167706">
              <w:rPr>
                <w:lang w:val="en-US"/>
              </w:rPr>
              <w:t>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0F7E6F" w:rsidRDefault="00EB3252" w:rsidP="00EB3252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6.51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Pr="00167706">
              <w:rPr>
                <w:lang w:val="en-US"/>
              </w:rPr>
              <w:t>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0F7E6F" w:rsidRDefault="00EB3252" w:rsidP="00EB3252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5</w:t>
            </w:r>
            <w:r>
              <w:rPr>
                <w:rFonts w:eastAsiaTheme="minorEastAsia"/>
                <w:lang w:val="en-US" w:eastAsia="zh-CN"/>
              </w:rPr>
              <w:t>.49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Pr="00167706">
              <w:rPr>
                <w:lang w:val="en-US"/>
              </w:rPr>
              <w:t>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0F7E6F" w:rsidRDefault="00EB3252" w:rsidP="00EB3252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12.44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Pr="00167706">
              <w:rPr>
                <w:lang w:val="en-US"/>
              </w:rPr>
              <w:t>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0F7E6F" w:rsidRDefault="00EB3252" w:rsidP="00EB3252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  <w:r>
              <w:rPr>
                <w:rFonts w:eastAsiaTheme="minorEastAsia"/>
                <w:lang w:val="en-US" w:eastAsia="zh-CN"/>
              </w:rPr>
              <w:t>.49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167706">
              <w:rPr>
                <w:lang w:val="en-US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</w:t>
            </w:r>
            <w:r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167706">
              <w:rPr>
                <w:lang w:val="en-US"/>
              </w:rPr>
              <w:t>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A2773E" w:rsidRDefault="00EB3252" w:rsidP="00EB3252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3.51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</w:t>
            </w:r>
            <w:r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167706">
              <w:rPr>
                <w:lang w:val="en-US"/>
              </w:rPr>
              <w:t>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A2773E" w:rsidRDefault="00EB3252" w:rsidP="00EB3252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8</w:t>
            </w:r>
            <w:r>
              <w:rPr>
                <w:rFonts w:eastAsiaTheme="minorEastAsia"/>
                <w:lang w:val="en-US" w:eastAsia="zh-CN"/>
              </w:rPr>
              <w:t>.50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167706">
              <w:rPr>
                <w:lang w:val="en-US"/>
              </w:rPr>
              <w:t>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A2773E" w:rsidRDefault="00EB3252" w:rsidP="00EB3252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6.51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167706">
              <w:rPr>
                <w:lang w:val="en-US"/>
              </w:rPr>
              <w:t>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A2773E" w:rsidRDefault="00EB3252" w:rsidP="00EB3252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5</w:t>
            </w:r>
            <w:r>
              <w:rPr>
                <w:rFonts w:eastAsiaTheme="minorEastAsia"/>
                <w:lang w:val="en-US" w:eastAsia="zh-CN"/>
              </w:rPr>
              <w:t>.50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167706">
              <w:rPr>
                <w:lang w:val="en-US"/>
              </w:rPr>
              <w:t>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0F7E6F" w:rsidRDefault="00EB3252" w:rsidP="00EB3252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6.54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167706">
              <w:rPr>
                <w:lang w:val="en-US"/>
              </w:rPr>
              <w:t>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0F7E6F" w:rsidRDefault="00EB3252" w:rsidP="00EB3252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5</w:t>
            </w:r>
            <w:r>
              <w:rPr>
                <w:rFonts w:eastAsiaTheme="minorEastAsia"/>
                <w:lang w:val="en-US" w:eastAsia="zh-CN"/>
              </w:rPr>
              <w:t>.49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167706">
              <w:rPr>
                <w:lang w:val="en-US"/>
              </w:rPr>
              <w:t>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0F7E6F" w:rsidRDefault="00EB3252" w:rsidP="00EB3252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12.48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167706">
              <w:rPr>
                <w:lang w:val="en-US"/>
              </w:rPr>
              <w:t>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0F7E6F" w:rsidRDefault="00EB3252" w:rsidP="00EB3252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  <w:r>
              <w:rPr>
                <w:rFonts w:eastAsiaTheme="minorEastAsia"/>
                <w:lang w:val="en-US" w:eastAsia="zh-CN"/>
              </w:rPr>
              <w:t>.49</w:t>
            </w:r>
          </w:p>
        </w:tc>
      </w:tr>
      <w:bookmarkEnd w:id="1"/>
    </w:tbl>
    <w:p w:rsidR="00EB3252" w:rsidRDefault="00EB3252" w:rsidP="00EB3252">
      <w:pPr>
        <w:rPr>
          <w:lang w:eastAsia="zh-CN"/>
        </w:rPr>
      </w:pPr>
    </w:p>
    <w:p w:rsidR="00EB3252" w:rsidRPr="005C7613" w:rsidRDefault="00EB3252" w:rsidP="00EB3252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or 500km/h</w:t>
      </w:r>
    </w:p>
    <w:p w:rsidR="00EB3252" w:rsidRDefault="00EB3252" w:rsidP="00EB3252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s per updated simulation assumption in WF [1], we get the following updated simulation results.</w:t>
      </w:r>
    </w:p>
    <w:p w:rsidR="00EB3252" w:rsidRPr="004045ED" w:rsidRDefault="00EB3252" w:rsidP="00EB3252">
      <w:pPr>
        <w:pStyle w:val="TH"/>
        <w:ind w:left="400" w:right="400"/>
      </w:pPr>
      <w:r w:rsidRPr="004045ED">
        <w:lastRenderedPageBreak/>
        <w:t>Table 2.</w:t>
      </w:r>
      <w:r>
        <w:t>2</w:t>
      </w:r>
      <w:r w:rsidRPr="004045ED">
        <w:t xml:space="preserve">-1: Ideal Simulation results for </w:t>
      </w:r>
      <w:r>
        <w:t>50</w:t>
      </w:r>
      <w:r w:rsidRPr="004045ED">
        <w:t>0km/h for NR PUSCH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207"/>
        <w:gridCol w:w="1862"/>
        <w:gridCol w:w="1347"/>
        <w:gridCol w:w="2023"/>
        <w:gridCol w:w="1820"/>
        <w:gridCol w:w="616"/>
        <w:gridCol w:w="1571"/>
      </w:tblGrid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H"/>
              <w:rPr>
                <w:lang w:val="en-US"/>
              </w:rPr>
            </w:pPr>
            <w:r w:rsidRPr="00167706">
              <w:t>Case Number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H"/>
              <w:rPr>
                <w:lang w:val="en-US"/>
              </w:rPr>
            </w:pPr>
            <w:r w:rsidRPr="00167706">
              <w:t>Antenna configuration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H"/>
              <w:rPr>
                <w:lang w:val="en-US"/>
              </w:rPr>
            </w:pPr>
            <w:r w:rsidRPr="00167706">
              <w:rPr>
                <w:lang w:val="en-US"/>
              </w:rPr>
              <w:t>CHBW/SCS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H"/>
              <w:rPr>
                <w:lang w:val="en-US"/>
              </w:rPr>
            </w:pPr>
            <w:r w:rsidRPr="00167706">
              <w:rPr>
                <w:lang w:val="en-US"/>
              </w:rPr>
              <w:t>maximum Doppler shift(Hz)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H"/>
              <w:rPr>
                <w:lang w:val="en-US"/>
              </w:rPr>
            </w:pPr>
            <w:r w:rsidRPr="00167706">
              <w:t>Propagation condition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H"/>
              <w:rPr>
                <w:lang w:val="en-US"/>
              </w:rPr>
            </w:pPr>
            <w:r w:rsidRPr="00167706">
              <w:t>MCS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167706" w:rsidRDefault="00EB3252" w:rsidP="00EB3252">
            <w:pPr>
              <w:pStyle w:val="TAH"/>
            </w:pPr>
            <w:r w:rsidRPr="00167706">
              <w:t>SNR@70% Max TP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</w:t>
            </w:r>
            <w:r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065F7B" w:rsidRDefault="00EB3252" w:rsidP="00EB3252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3.51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</w:t>
            </w:r>
            <w:r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065F7B" w:rsidRDefault="00EB3252" w:rsidP="00EB3252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8</w:t>
            </w:r>
            <w:r>
              <w:rPr>
                <w:rFonts w:eastAsiaTheme="minorEastAsia"/>
                <w:lang w:val="en-US" w:eastAsia="zh-CN"/>
              </w:rPr>
              <w:t>.50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8D3BA4" w:rsidRDefault="00EB3252" w:rsidP="00EB3252">
            <w:pPr>
              <w:pStyle w:val="TAC"/>
              <w:rPr>
                <w:lang w:val="en-US" w:eastAsia="zh-CN"/>
              </w:rPr>
            </w:pPr>
            <w:r w:rsidRPr="008D3BA4">
              <w:rPr>
                <w:rFonts w:hint="eastAsia"/>
                <w:lang w:val="en-US" w:eastAsia="zh-CN"/>
              </w:rPr>
              <w:t>-</w:t>
            </w:r>
            <w:r w:rsidRPr="008D3BA4">
              <w:rPr>
                <w:lang w:val="en-US" w:eastAsia="zh-CN"/>
              </w:rPr>
              <w:t>6.60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8D3BA4" w:rsidRDefault="00EB3252" w:rsidP="00EB3252">
            <w:pPr>
              <w:pStyle w:val="TAC"/>
              <w:rPr>
                <w:lang w:val="en-US" w:eastAsia="zh-CN"/>
              </w:rPr>
            </w:pPr>
            <w:r w:rsidRPr="008D3BA4">
              <w:rPr>
                <w:rFonts w:hint="eastAsia"/>
                <w:lang w:val="en-US" w:eastAsia="zh-CN"/>
              </w:rPr>
              <w:t>5</w:t>
            </w:r>
            <w:r w:rsidRPr="008D3BA4">
              <w:rPr>
                <w:lang w:val="en-US" w:eastAsia="zh-CN"/>
              </w:rPr>
              <w:t>.41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8D3BA4" w:rsidRDefault="00EB3252" w:rsidP="00EB3252">
            <w:pPr>
              <w:pStyle w:val="TAC"/>
              <w:rPr>
                <w:lang w:val="en-US" w:eastAsia="zh-CN"/>
              </w:rPr>
            </w:pPr>
            <w:r w:rsidRPr="008D3BA4">
              <w:rPr>
                <w:rFonts w:hint="eastAsia"/>
                <w:lang w:val="en-US" w:eastAsia="zh-CN"/>
              </w:rPr>
              <w:t>-</w:t>
            </w:r>
            <w:r w:rsidRPr="008D3BA4">
              <w:rPr>
                <w:lang w:val="en-US" w:eastAsia="zh-CN"/>
              </w:rPr>
              <w:t>6.60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8D3BA4" w:rsidRDefault="00EB3252" w:rsidP="00EB3252">
            <w:pPr>
              <w:pStyle w:val="TAC"/>
              <w:rPr>
                <w:lang w:val="en-US" w:eastAsia="zh-CN"/>
              </w:rPr>
            </w:pPr>
            <w:r w:rsidRPr="008D3BA4">
              <w:rPr>
                <w:rFonts w:hint="eastAsia"/>
                <w:lang w:val="en-US" w:eastAsia="zh-CN"/>
              </w:rPr>
              <w:t>5</w:t>
            </w:r>
            <w:r w:rsidRPr="008D3BA4">
              <w:rPr>
                <w:lang w:val="en-US" w:eastAsia="zh-CN"/>
              </w:rPr>
              <w:t>.40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DC094D" w:rsidRDefault="00EB3252" w:rsidP="00EB3252">
            <w:pPr>
              <w:pStyle w:val="TAC"/>
              <w:rPr>
                <w:lang w:val="en-US" w:eastAsia="zh-CN"/>
              </w:rPr>
            </w:pPr>
            <w:r w:rsidRPr="00DC094D">
              <w:rPr>
                <w:lang w:val="en-US" w:eastAsia="zh-CN"/>
              </w:rPr>
              <w:t>-12.57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DC094D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DC094D">
              <w:rPr>
                <w:rFonts w:hint="eastAsia"/>
                <w:color w:val="000000"/>
                <w:lang w:val="en-US" w:eastAsia="zh-CN"/>
              </w:rPr>
              <w:t>0</w:t>
            </w:r>
            <w:r w:rsidRPr="00DC094D">
              <w:rPr>
                <w:color w:val="000000"/>
                <w:lang w:val="en-US" w:eastAsia="zh-CN"/>
              </w:rPr>
              <w:t>.40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</w:t>
            </w:r>
            <w:r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065F7B" w:rsidRDefault="00EB3252" w:rsidP="00EB3252">
            <w:pPr>
              <w:pStyle w:val="TAC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lang w:val="en-US" w:eastAsia="zh-CN"/>
              </w:rPr>
              <w:t>-</w:t>
            </w:r>
            <w:r>
              <w:rPr>
                <w:rFonts w:eastAsiaTheme="minorEastAsia"/>
                <w:color w:val="000000"/>
                <w:lang w:val="en-US" w:eastAsia="zh-CN"/>
              </w:rPr>
              <w:t>3.50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</w:t>
            </w:r>
            <w:r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065F7B" w:rsidRDefault="00EB3252" w:rsidP="00EB3252">
            <w:pPr>
              <w:pStyle w:val="TAC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lang w:val="en-US" w:eastAsia="zh-CN"/>
              </w:rPr>
              <w:t>8</w:t>
            </w:r>
            <w:r>
              <w:rPr>
                <w:rFonts w:eastAsiaTheme="minorEastAsia"/>
                <w:color w:val="000000"/>
                <w:lang w:val="en-US" w:eastAsia="zh-CN"/>
              </w:rPr>
              <w:t>.50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DC094D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DC094D">
              <w:rPr>
                <w:rFonts w:hint="eastAsia"/>
                <w:color w:val="000000"/>
                <w:lang w:val="en-US" w:eastAsia="zh-CN"/>
              </w:rPr>
              <w:t>-</w:t>
            </w:r>
            <w:r w:rsidRPr="00DC094D">
              <w:rPr>
                <w:color w:val="000000"/>
                <w:lang w:val="en-US" w:eastAsia="zh-CN"/>
              </w:rPr>
              <w:t>6.59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DC094D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DC094D">
              <w:rPr>
                <w:rFonts w:hint="eastAsia"/>
                <w:color w:val="000000"/>
                <w:lang w:val="en-US" w:eastAsia="zh-CN"/>
              </w:rPr>
              <w:t>5</w:t>
            </w:r>
            <w:r w:rsidRPr="00DC094D">
              <w:rPr>
                <w:color w:val="000000"/>
                <w:lang w:val="en-US" w:eastAsia="zh-CN"/>
              </w:rPr>
              <w:t>.41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DC094D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DC094D">
              <w:rPr>
                <w:rFonts w:hint="eastAsia"/>
                <w:color w:val="000000"/>
                <w:lang w:val="en-US" w:eastAsia="zh-CN"/>
              </w:rPr>
              <w:t>-</w:t>
            </w:r>
            <w:r w:rsidRPr="00DC094D">
              <w:rPr>
                <w:color w:val="000000"/>
                <w:lang w:val="en-US" w:eastAsia="zh-CN"/>
              </w:rPr>
              <w:t>6.67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DC094D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DC094D">
              <w:rPr>
                <w:rFonts w:hint="eastAsia"/>
                <w:color w:val="000000"/>
                <w:lang w:val="en-US" w:eastAsia="zh-CN"/>
              </w:rPr>
              <w:t>5</w:t>
            </w:r>
            <w:r w:rsidRPr="00DC094D">
              <w:rPr>
                <w:color w:val="000000"/>
                <w:lang w:val="en-US" w:eastAsia="zh-CN"/>
              </w:rPr>
              <w:t>.40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167706">
              <w:rPr>
                <w:lang w:val="en-US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DC094D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DC094D">
              <w:rPr>
                <w:rFonts w:hint="eastAsia"/>
                <w:color w:val="000000"/>
                <w:lang w:val="en-US" w:eastAsia="zh-CN"/>
              </w:rPr>
              <w:t>-</w:t>
            </w:r>
            <w:r w:rsidRPr="00DC094D">
              <w:rPr>
                <w:color w:val="000000"/>
                <w:lang w:val="en-US" w:eastAsia="zh-CN"/>
              </w:rPr>
              <w:t>12.60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DC094D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DC094D">
              <w:rPr>
                <w:rFonts w:hint="eastAsia"/>
                <w:color w:val="000000"/>
                <w:lang w:val="en-US" w:eastAsia="zh-CN"/>
              </w:rPr>
              <w:t>0</w:t>
            </w:r>
            <w:r w:rsidRPr="00DC094D">
              <w:rPr>
                <w:color w:val="000000"/>
                <w:lang w:val="en-US" w:eastAsia="zh-CN"/>
              </w:rPr>
              <w:t>.40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</w:t>
            </w:r>
            <w:r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5</w:t>
            </w:r>
            <w:r w:rsidRPr="00167706">
              <w:rPr>
                <w:color w:val="000000"/>
                <w:lang w:val="en-US" w:eastAsia="zh-CN"/>
              </w:rPr>
              <w:t>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065F7B" w:rsidRDefault="00EB3252" w:rsidP="00EB3252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3.51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</w:t>
            </w:r>
            <w:r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5</w:t>
            </w:r>
            <w:r w:rsidRPr="00167706">
              <w:rPr>
                <w:color w:val="000000"/>
                <w:lang w:val="en-US" w:eastAsia="zh-CN"/>
              </w:rPr>
              <w:t>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065F7B" w:rsidRDefault="00EB3252" w:rsidP="00EB3252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8</w:t>
            </w:r>
            <w:r>
              <w:rPr>
                <w:rFonts w:eastAsiaTheme="minorEastAsia"/>
                <w:lang w:val="en-US" w:eastAsia="zh-CN"/>
              </w:rPr>
              <w:t>.49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5</w:t>
            </w:r>
            <w:r w:rsidRPr="00167706">
              <w:rPr>
                <w:color w:val="000000"/>
                <w:lang w:val="en-US" w:eastAsia="zh-CN"/>
              </w:rPr>
              <w:t>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065F7B" w:rsidRDefault="00EB3252" w:rsidP="00EB3252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-6.51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5</w:t>
            </w:r>
            <w:r w:rsidRPr="00167706">
              <w:rPr>
                <w:color w:val="000000"/>
                <w:lang w:val="en-US" w:eastAsia="zh-CN"/>
              </w:rPr>
              <w:t>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C579F0" w:rsidRDefault="00EB3252" w:rsidP="00EB3252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5</w:t>
            </w:r>
            <w:r>
              <w:rPr>
                <w:rFonts w:eastAsiaTheme="minorEastAsia"/>
                <w:lang w:val="en-US" w:eastAsia="zh-CN"/>
              </w:rPr>
              <w:t>.50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5</w:t>
            </w:r>
            <w:r w:rsidRPr="00167706">
              <w:rPr>
                <w:color w:val="000000"/>
                <w:lang w:val="en-US" w:eastAsia="zh-CN"/>
              </w:rPr>
              <w:t>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C579F0" w:rsidRDefault="00EB3252" w:rsidP="00EB3252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6.51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5</w:t>
            </w:r>
            <w:r w:rsidRPr="00167706">
              <w:rPr>
                <w:color w:val="000000"/>
                <w:lang w:val="en-US" w:eastAsia="zh-CN"/>
              </w:rPr>
              <w:t>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C579F0" w:rsidRDefault="00EB3252" w:rsidP="00EB3252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5</w:t>
            </w:r>
            <w:r>
              <w:rPr>
                <w:rFonts w:eastAsiaTheme="minorEastAsia"/>
                <w:lang w:val="en-US" w:eastAsia="zh-CN"/>
              </w:rPr>
              <w:t>.49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5</w:t>
            </w:r>
            <w:r w:rsidRPr="00167706">
              <w:rPr>
                <w:color w:val="000000"/>
                <w:lang w:val="en-US" w:eastAsia="zh-CN"/>
              </w:rPr>
              <w:t>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C579F0" w:rsidRDefault="00EB3252" w:rsidP="00EB3252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-12.44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5</w:t>
            </w:r>
            <w:r w:rsidRPr="00167706">
              <w:rPr>
                <w:color w:val="000000"/>
                <w:lang w:val="en-US" w:eastAsia="zh-CN"/>
              </w:rPr>
              <w:t>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C579F0" w:rsidRDefault="00EB3252" w:rsidP="00EB3252">
            <w:pPr>
              <w:pStyle w:val="TAC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 w:eastAsia="zh-CN"/>
              </w:rPr>
              <w:t>0.49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167706">
              <w:rPr>
                <w:lang w:val="en-US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</w:t>
            </w:r>
            <w:r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</w:t>
            </w:r>
            <w:r w:rsidRPr="00167706">
              <w:rPr>
                <w:color w:val="000000"/>
                <w:lang w:val="en-US" w:eastAsia="zh-CN"/>
              </w:rPr>
              <w:t>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065F7B" w:rsidRDefault="00EB3252" w:rsidP="00EB3252">
            <w:pPr>
              <w:pStyle w:val="TAC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lang w:val="en-US" w:eastAsia="zh-CN"/>
              </w:rPr>
              <w:t>-</w:t>
            </w:r>
            <w:r>
              <w:rPr>
                <w:rFonts w:eastAsiaTheme="minorEastAsia"/>
                <w:color w:val="000000"/>
                <w:lang w:val="en-US" w:eastAsia="zh-CN"/>
              </w:rPr>
              <w:t>3.51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</w:t>
            </w:r>
            <w:r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</w:t>
            </w:r>
            <w:r w:rsidRPr="00167706">
              <w:rPr>
                <w:color w:val="000000"/>
                <w:lang w:val="en-US" w:eastAsia="zh-CN"/>
              </w:rPr>
              <w:t>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A2773E" w:rsidRDefault="00EB3252" w:rsidP="00EB3252">
            <w:pPr>
              <w:pStyle w:val="TAC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lang w:val="en-US" w:eastAsia="zh-CN"/>
              </w:rPr>
              <w:t>8</w:t>
            </w:r>
            <w:r>
              <w:rPr>
                <w:rFonts w:eastAsiaTheme="minorEastAsia"/>
                <w:color w:val="000000"/>
                <w:lang w:val="en-US" w:eastAsia="zh-CN"/>
              </w:rPr>
              <w:t>.50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</w:t>
            </w:r>
            <w:r w:rsidRPr="00167706">
              <w:rPr>
                <w:color w:val="000000"/>
                <w:lang w:val="en-US" w:eastAsia="zh-CN"/>
              </w:rPr>
              <w:t>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065F7B" w:rsidRDefault="00EB3252" w:rsidP="00EB3252">
            <w:pPr>
              <w:pStyle w:val="TAC"/>
              <w:rPr>
                <w:rFonts w:eastAsiaTheme="minorEastAsia"/>
                <w:color w:val="000000"/>
                <w:lang w:val="en-US" w:eastAsia="zh-CN"/>
              </w:rPr>
            </w:pPr>
            <w:r w:rsidRPr="00195563">
              <w:rPr>
                <w:rFonts w:eastAsiaTheme="minorEastAsia" w:hint="eastAsia"/>
                <w:color w:val="000000"/>
                <w:lang w:val="en-US" w:eastAsia="zh-CN"/>
              </w:rPr>
              <w:t>-</w:t>
            </w:r>
            <w:r w:rsidRPr="00195563">
              <w:rPr>
                <w:rFonts w:eastAsiaTheme="minorEastAsia"/>
                <w:color w:val="000000"/>
                <w:lang w:val="en-US" w:eastAsia="zh-CN"/>
              </w:rPr>
              <w:t>6.52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</w:t>
            </w:r>
            <w:r w:rsidRPr="00167706">
              <w:rPr>
                <w:color w:val="000000"/>
                <w:lang w:val="en-US" w:eastAsia="zh-CN"/>
              </w:rPr>
              <w:t>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C579F0" w:rsidRDefault="00EB3252" w:rsidP="00EB3252">
            <w:pPr>
              <w:pStyle w:val="TAC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lang w:val="en-US" w:eastAsia="zh-CN"/>
              </w:rPr>
              <w:t>5</w:t>
            </w:r>
            <w:r>
              <w:rPr>
                <w:rFonts w:eastAsiaTheme="minorEastAsia"/>
                <w:color w:val="000000"/>
                <w:lang w:val="en-US" w:eastAsia="zh-CN"/>
              </w:rPr>
              <w:t>.50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</w:t>
            </w:r>
            <w:r w:rsidRPr="00167706">
              <w:rPr>
                <w:color w:val="000000"/>
                <w:lang w:val="en-US" w:eastAsia="zh-CN"/>
              </w:rPr>
              <w:t>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C579F0" w:rsidRDefault="00EB3252" w:rsidP="00EB3252">
            <w:pPr>
              <w:pStyle w:val="TAC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lang w:val="en-US" w:eastAsia="zh-CN"/>
              </w:rPr>
              <w:t>-</w:t>
            </w:r>
            <w:r>
              <w:rPr>
                <w:rFonts w:eastAsiaTheme="minorEastAsia"/>
                <w:color w:val="000000"/>
                <w:lang w:val="en-US" w:eastAsia="zh-CN"/>
              </w:rPr>
              <w:t>6.54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</w:t>
            </w:r>
            <w:r w:rsidRPr="00167706">
              <w:rPr>
                <w:color w:val="000000"/>
                <w:lang w:val="en-US" w:eastAsia="zh-CN"/>
              </w:rPr>
              <w:t>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C579F0" w:rsidRDefault="00EB3252" w:rsidP="00EB3252">
            <w:pPr>
              <w:pStyle w:val="TAC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lang w:val="en-US" w:eastAsia="zh-CN"/>
              </w:rPr>
              <w:t>5</w:t>
            </w:r>
            <w:r>
              <w:rPr>
                <w:rFonts w:eastAsiaTheme="minorEastAsia"/>
                <w:color w:val="000000"/>
                <w:lang w:val="en-US" w:eastAsia="zh-CN"/>
              </w:rPr>
              <w:t>.49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</w:t>
            </w:r>
            <w:r w:rsidRPr="00167706">
              <w:rPr>
                <w:color w:val="000000"/>
                <w:lang w:val="en-US" w:eastAsia="zh-CN"/>
              </w:rPr>
              <w:t>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C579F0" w:rsidRDefault="00EB3252" w:rsidP="00EB3252">
            <w:pPr>
              <w:pStyle w:val="TAC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lang w:val="en-US" w:eastAsia="zh-CN"/>
              </w:rPr>
              <w:t>-</w:t>
            </w:r>
            <w:r>
              <w:rPr>
                <w:rFonts w:eastAsiaTheme="minorEastAsia"/>
                <w:color w:val="000000"/>
                <w:lang w:val="en-US" w:eastAsia="zh-CN"/>
              </w:rPr>
              <w:t>12.42</w:t>
            </w:r>
          </w:p>
        </w:tc>
      </w:tr>
      <w:tr w:rsidR="00EB3252" w:rsidRPr="00167706" w:rsidTr="00EB3252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</w:t>
            </w:r>
            <w:r w:rsidRPr="00167706">
              <w:rPr>
                <w:color w:val="000000"/>
                <w:lang w:val="en-US" w:eastAsia="zh-CN"/>
              </w:rPr>
              <w:t>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252" w:rsidRPr="00167706" w:rsidRDefault="00EB3252" w:rsidP="00EB3252">
            <w:pPr>
              <w:pStyle w:val="TAC"/>
              <w:rPr>
                <w:color w:val="000000"/>
                <w:lang w:val="en-US" w:eastAsia="zh-CN"/>
              </w:rPr>
            </w:pPr>
            <w:r w:rsidRPr="00167706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3252" w:rsidRPr="00C579F0" w:rsidRDefault="00EB3252" w:rsidP="00EB3252">
            <w:pPr>
              <w:pStyle w:val="TAC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lang w:val="en-US" w:eastAsia="zh-CN"/>
              </w:rPr>
              <w:t>0</w:t>
            </w:r>
            <w:r>
              <w:rPr>
                <w:rFonts w:eastAsiaTheme="minorEastAsia"/>
                <w:color w:val="000000"/>
                <w:lang w:val="en-US" w:eastAsia="zh-CN"/>
              </w:rPr>
              <w:t>.49</w:t>
            </w:r>
          </w:p>
        </w:tc>
      </w:tr>
    </w:tbl>
    <w:p w:rsidR="00EB3252" w:rsidRPr="006D5D87" w:rsidRDefault="00EB3252" w:rsidP="00EB3252">
      <w:pPr>
        <w:rPr>
          <w:lang w:eastAsia="zh-CN"/>
        </w:rPr>
      </w:pPr>
    </w:p>
    <w:p w:rsidR="00EB3252" w:rsidRPr="001909E0" w:rsidRDefault="00EB3252" w:rsidP="00EB543C">
      <w:pPr>
        <w:rPr>
          <w:b/>
          <w:strike/>
          <w:lang w:val="en-US" w:eastAsia="zh-CN"/>
        </w:rPr>
      </w:pP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9163A1" w:rsidRPr="009163A1" w:rsidRDefault="009163A1" w:rsidP="009163A1">
      <w:pPr>
        <w:pStyle w:val="Reference"/>
        <w:ind w:left="400" w:hanging="400"/>
        <w:rPr>
          <w:lang w:val="en-US" w:eastAsia="zh-CN"/>
        </w:rPr>
      </w:pPr>
      <w:r w:rsidRPr="009163A1">
        <w:rPr>
          <w:lang w:val="en-US" w:eastAsia="zh-CN"/>
        </w:rPr>
        <w:t>R4-200</w:t>
      </w:r>
      <w:r w:rsidR="00EB543C">
        <w:rPr>
          <w:lang w:val="en-US" w:eastAsia="zh-CN"/>
        </w:rPr>
        <w:t>8821</w:t>
      </w:r>
      <w:r w:rsidRPr="009163A1">
        <w:rPr>
          <w:lang w:val="en-US" w:eastAsia="zh-CN"/>
        </w:rPr>
        <w:t xml:space="preserve">, </w:t>
      </w:r>
      <w:r w:rsidR="00EB543C" w:rsidRPr="00EB543C">
        <w:rPr>
          <w:lang w:eastAsia="zh-CN"/>
        </w:rPr>
        <w:t>WF on Rel-16 NR HST BS demodulation requirements</w:t>
      </w:r>
      <w:r w:rsidRPr="009163A1">
        <w:rPr>
          <w:lang w:val="en-US" w:eastAsia="zh-CN"/>
        </w:rPr>
        <w:t>, RAN4#9</w:t>
      </w:r>
      <w:r w:rsidR="00EB543C">
        <w:rPr>
          <w:lang w:val="en-US" w:eastAsia="zh-CN"/>
        </w:rPr>
        <w:t>5-e</w:t>
      </w:r>
      <w:r w:rsidR="0060142E">
        <w:rPr>
          <w:lang w:val="en-US" w:eastAsia="zh-CN"/>
        </w:rPr>
        <w:t>, Nokia</w:t>
      </w:r>
    </w:p>
    <w:sectPr w:rsidR="009163A1" w:rsidRPr="009163A1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D8A" w:rsidRDefault="00675D8A" w:rsidP="009163A1">
      <w:pPr>
        <w:spacing w:after="0"/>
      </w:pPr>
      <w:r>
        <w:separator/>
      </w:r>
    </w:p>
  </w:endnote>
  <w:endnote w:type="continuationSeparator" w:id="0">
    <w:p w:rsidR="00675D8A" w:rsidRDefault="00675D8A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D8A" w:rsidRDefault="00675D8A" w:rsidP="009163A1">
      <w:pPr>
        <w:spacing w:after="0"/>
      </w:pPr>
      <w:r>
        <w:separator/>
      </w:r>
    </w:p>
  </w:footnote>
  <w:footnote w:type="continuationSeparator" w:id="0">
    <w:p w:rsidR="00675D8A" w:rsidRDefault="00675D8A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" w15:restartNumberingAfterBreak="0">
    <w:nsid w:val="15952886"/>
    <w:multiLevelType w:val="hybridMultilevel"/>
    <w:tmpl w:val="D5FCA624"/>
    <w:lvl w:ilvl="0" w:tplc="3D4A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E442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8B5E0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68200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B087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C9AD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311A1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010A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55A2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F047F8"/>
    <w:multiLevelType w:val="hybridMultilevel"/>
    <w:tmpl w:val="6A14F714"/>
    <w:lvl w:ilvl="0" w:tplc="3F4C9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A6565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9EDD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241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A6A3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0F7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2640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587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E44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9E56AFB"/>
    <w:multiLevelType w:val="hybridMultilevel"/>
    <w:tmpl w:val="C27460E6"/>
    <w:lvl w:ilvl="0" w:tplc="F3EC4D4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465F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6CDC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02424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FC5D8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0D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CC6A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3C49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855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E975CA"/>
    <w:multiLevelType w:val="hybridMultilevel"/>
    <w:tmpl w:val="503202B4"/>
    <w:lvl w:ilvl="0" w:tplc="F91438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CE22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18BC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20B9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F27A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EAD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8E8C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70B6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A81F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29378A6"/>
    <w:multiLevelType w:val="hybridMultilevel"/>
    <w:tmpl w:val="9E186F9A"/>
    <w:lvl w:ilvl="0" w:tplc="D520D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0C51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82FCF6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900B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6233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82E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0F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A2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60E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C8E628E"/>
    <w:multiLevelType w:val="multilevel"/>
    <w:tmpl w:val="B60686A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7" w15:restartNumberingAfterBreak="0">
    <w:nsid w:val="4E7477C8"/>
    <w:multiLevelType w:val="hybridMultilevel"/>
    <w:tmpl w:val="307C6D7E"/>
    <w:lvl w:ilvl="0" w:tplc="FD16BE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AE57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1895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68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907E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B62A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6ED3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8F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763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5F572A8"/>
    <w:multiLevelType w:val="hybridMultilevel"/>
    <w:tmpl w:val="B7C21FC2"/>
    <w:lvl w:ilvl="0" w:tplc="BCA474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9C9BC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CC58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6ED4D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E84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0B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686F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807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48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848058D"/>
    <w:multiLevelType w:val="hybridMultilevel"/>
    <w:tmpl w:val="5DF62A76"/>
    <w:lvl w:ilvl="0" w:tplc="69B01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4857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A4D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8E2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9070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C2C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A0E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70A0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86E2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7493847"/>
    <w:multiLevelType w:val="multilevel"/>
    <w:tmpl w:val="3AC625AA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  <w:rPr>
        <w:lang w:val="en-GB"/>
      </w:r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1" w15:restartNumberingAfterBreak="0">
    <w:nsid w:val="691F10FB"/>
    <w:multiLevelType w:val="hybridMultilevel"/>
    <w:tmpl w:val="3992EBB6"/>
    <w:lvl w:ilvl="0" w:tplc="369A4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2A4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8CBD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85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24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4D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2B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5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A2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BC23F56"/>
    <w:multiLevelType w:val="hybridMultilevel"/>
    <w:tmpl w:val="F8347020"/>
    <w:lvl w:ilvl="0" w:tplc="1CE29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0860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3C7F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2C69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208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101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E664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C75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A07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19C3E33"/>
    <w:multiLevelType w:val="hybridMultilevel"/>
    <w:tmpl w:val="CE7E5544"/>
    <w:lvl w:ilvl="0" w:tplc="8F68F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C4DF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76CF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BAEB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5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F65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DCD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BAEE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AC4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902145C"/>
    <w:multiLevelType w:val="hybridMultilevel"/>
    <w:tmpl w:val="6E401AE6"/>
    <w:lvl w:ilvl="0" w:tplc="676280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7CB7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92C1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60B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C06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D2D9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487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927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2CF6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1"/>
  </w:num>
  <w:num w:numId="5">
    <w:abstractNumId w:val="14"/>
  </w:num>
  <w:num w:numId="6">
    <w:abstractNumId w:val="11"/>
  </w:num>
  <w:num w:numId="7">
    <w:abstractNumId w:val="5"/>
  </w:num>
  <w:num w:numId="8">
    <w:abstractNumId w:val="12"/>
  </w:num>
  <w:num w:numId="9">
    <w:abstractNumId w:val="3"/>
  </w:num>
  <w:num w:numId="10">
    <w:abstractNumId w:val="4"/>
  </w:num>
  <w:num w:numId="11">
    <w:abstractNumId w:val="8"/>
  </w:num>
  <w:num w:numId="12">
    <w:abstractNumId w:val="9"/>
  </w:num>
  <w:num w:numId="13">
    <w:abstractNumId w:val="13"/>
  </w:num>
  <w:num w:numId="14">
    <w:abstractNumId w:val="15"/>
  </w:num>
  <w:num w:numId="15">
    <w:abstractNumId w:val="7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17C"/>
    <w:rsid w:val="00003F2C"/>
    <w:rsid w:val="0002379D"/>
    <w:rsid w:val="00033426"/>
    <w:rsid w:val="00036B89"/>
    <w:rsid w:val="00046747"/>
    <w:rsid w:val="00065F7B"/>
    <w:rsid w:val="00086A1D"/>
    <w:rsid w:val="000B5B92"/>
    <w:rsid w:val="000C68F4"/>
    <w:rsid w:val="000C7020"/>
    <w:rsid w:val="000E264A"/>
    <w:rsid w:val="000E7C85"/>
    <w:rsid w:val="000F7E6F"/>
    <w:rsid w:val="0010317C"/>
    <w:rsid w:val="00103E54"/>
    <w:rsid w:val="00106E4B"/>
    <w:rsid w:val="00125153"/>
    <w:rsid w:val="0014283A"/>
    <w:rsid w:val="00146886"/>
    <w:rsid w:val="00156ED3"/>
    <w:rsid w:val="00157869"/>
    <w:rsid w:val="00165890"/>
    <w:rsid w:val="00175B4C"/>
    <w:rsid w:val="00187144"/>
    <w:rsid w:val="001909E0"/>
    <w:rsid w:val="00194031"/>
    <w:rsid w:val="00195563"/>
    <w:rsid w:val="002163AB"/>
    <w:rsid w:val="00221897"/>
    <w:rsid w:val="00242D13"/>
    <w:rsid w:val="002515ED"/>
    <w:rsid w:val="0025198E"/>
    <w:rsid w:val="0026337D"/>
    <w:rsid w:val="00264A2C"/>
    <w:rsid w:val="0026679C"/>
    <w:rsid w:val="0027571A"/>
    <w:rsid w:val="00275E13"/>
    <w:rsid w:val="002D717E"/>
    <w:rsid w:val="002E2F7D"/>
    <w:rsid w:val="00314027"/>
    <w:rsid w:val="00324E15"/>
    <w:rsid w:val="00340050"/>
    <w:rsid w:val="003575DF"/>
    <w:rsid w:val="00375269"/>
    <w:rsid w:val="0038762B"/>
    <w:rsid w:val="00390076"/>
    <w:rsid w:val="003E2184"/>
    <w:rsid w:val="003F03F3"/>
    <w:rsid w:val="003F7093"/>
    <w:rsid w:val="00401A10"/>
    <w:rsid w:val="00404227"/>
    <w:rsid w:val="004045ED"/>
    <w:rsid w:val="00416BDF"/>
    <w:rsid w:val="0042144B"/>
    <w:rsid w:val="0043491A"/>
    <w:rsid w:val="00434C30"/>
    <w:rsid w:val="004575B7"/>
    <w:rsid w:val="00472C42"/>
    <w:rsid w:val="00475326"/>
    <w:rsid w:val="004A71F4"/>
    <w:rsid w:val="004B25B2"/>
    <w:rsid w:val="004C607D"/>
    <w:rsid w:val="004C739A"/>
    <w:rsid w:val="00532969"/>
    <w:rsid w:val="005716A7"/>
    <w:rsid w:val="005876CA"/>
    <w:rsid w:val="005A75E5"/>
    <w:rsid w:val="005C3579"/>
    <w:rsid w:val="005C7613"/>
    <w:rsid w:val="005D330D"/>
    <w:rsid w:val="005D7F6A"/>
    <w:rsid w:val="005E0EAC"/>
    <w:rsid w:val="00600616"/>
    <w:rsid w:val="0060142E"/>
    <w:rsid w:val="00624A59"/>
    <w:rsid w:val="00636BA8"/>
    <w:rsid w:val="00637807"/>
    <w:rsid w:val="0064769E"/>
    <w:rsid w:val="00651F44"/>
    <w:rsid w:val="00675257"/>
    <w:rsid w:val="00675D8A"/>
    <w:rsid w:val="00692330"/>
    <w:rsid w:val="006B7BB4"/>
    <w:rsid w:val="006C5566"/>
    <w:rsid w:val="007B61F6"/>
    <w:rsid w:val="007B7C0C"/>
    <w:rsid w:val="007D050C"/>
    <w:rsid w:val="007F20EB"/>
    <w:rsid w:val="007F4F97"/>
    <w:rsid w:val="00804C38"/>
    <w:rsid w:val="00807EC2"/>
    <w:rsid w:val="008369AB"/>
    <w:rsid w:val="00841A22"/>
    <w:rsid w:val="008425D4"/>
    <w:rsid w:val="00851B06"/>
    <w:rsid w:val="008664AE"/>
    <w:rsid w:val="00874ED9"/>
    <w:rsid w:val="00893C30"/>
    <w:rsid w:val="008940C6"/>
    <w:rsid w:val="008A7439"/>
    <w:rsid w:val="008B01D8"/>
    <w:rsid w:val="008C70FA"/>
    <w:rsid w:val="008D5906"/>
    <w:rsid w:val="00915630"/>
    <w:rsid w:val="009163A1"/>
    <w:rsid w:val="009548B3"/>
    <w:rsid w:val="00973A88"/>
    <w:rsid w:val="00994364"/>
    <w:rsid w:val="009A0F65"/>
    <w:rsid w:val="009F0062"/>
    <w:rsid w:val="00A2773E"/>
    <w:rsid w:val="00A70F98"/>
    <w:rsid w:val="00A80BB8"/>
    <w:rsid w:val="00A82ADF"/>
    <w:rsid w:val="00AA3E3D"/>
    <w:rsid w:val="00AA488B"/>
    <w:rsid w:val="00AB75E7"/>
    <w:rsid w:val="00AC0877"/>
    <w:rsid w:val="00AD3840"/>
    <w:rsid w:val="00AE198C"/>
    <w:rsid w:val="00AE7005"/>
    <w:rsid w:val="00AE7365"/>
    <w:rsid w:val="00AF5146"/>
    <w:rsid w:val="00BC4DE3"/>
    <w:rsid w:val="00C006CD"/>
    <w:rsid w:val="00C06889"/>
    <w:rsid w:val="00C32212"/>
    <w:rsid w:val="00C55A77"/>
    <w:rsid w:val="00C579F0"/>
    <w:rsid w:val="00C650F0"/>
    <w:rsid w:val="00C935CD"/>
    <w:rsid w:val="00CA5570"/>
    <w:rsid w:val="00CB2A54"/>
    <w:rsid w:val="00CB4AD4"/>
    <w:rsid w:val="00CC519B"/>
    <w:rsid w:val="00CD2D65"/>
    <w:rsid w:val="00CD63E8"/>
    <w:rsid w:val="00CD7A7A"/>
    <w:rsid w:val="00CE0D53"/>
    <w:rsid w:val="00CF77FF"/>
    <w:rsid w:val="00D105FF"/>
    <w:rsid w:val="00D30840"/>
    <w:rsid w:val="00D57889"/>
    <w:rsid w:val="00DC122D"/>
    <w:rsid w:val="00DD4377"/>
    <w:rsid w:val="00E0543A"/>
    <w:rsid w:val="00E14775"/>
    <w:rsid w:val="00E375A2"/>
    <w:rsid w:val="00E57E00"/>
    <w:rsid w:val="00E6511D"/>
    <w:rsid w:val="00E77E8A"/>
    <w:rsid w:val="00E8582B"/>
    <w:rsid w:val="00EB3252"/>
    <w:rsid w:val="00EB543C"/>
    <w:rsid w:val="00ED6E18"/>
    <w:rsid w:val="00F126C1"/>
    <w:rsid w:val="00F3482A"/>
    <w:rsid w:val="00F50497"/>
    <w:rsid w:val="00F601C9"/>
    <w:rsid w:val="00F63240"/>
    <w:rsid w:val="00F63360"/>
    <w:rsid w:val="00FA7696"/>
    <w:rsid w:val="00FB1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5E3F9D8-03DE-4C56-B099-84631B43B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1F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Char"/>
    <w:uiPriority w:val="11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qFormat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qFormat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qFormat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5"/>
      </w:numPr>
      <w:ind w:left="200" w:hangingChars="200" w:hanging="200"/>
    </w:pPr>
  </w:style>
  <w:style w:type="character" w:customStyle="1" w:styleId="Char">
    <w:name w:val="列出段落 Char"/>
    <w:basedOn w:val="a0"/>
    <w:link w:val="a3"/>
    <w:uiPriority w:val="11"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F63360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F63360"/>
    <w:rPr>
      <w:rFonts w:ascii="Times New Roman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0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05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782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68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38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929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59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3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2436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20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33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537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30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019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41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9444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464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803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531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25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792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47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8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4685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787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385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14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8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7155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26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211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13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4522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3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7852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46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985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92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99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95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42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812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Metting\95\tian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1037</TotalTime>
  <Pages>3</Pages>
  <Words>565</Words>
  <Characters>3227</Characters>
  <Application>Microsoft Office Word</Application>
  <DocSecurity>0</DocSecurity>
  <Lines>26</Lines>
  <Paragraphs>7</Paragraphs>
  <ScaleCrop>false</ScaleCrop>
  <Company>Huawei Technologies Co.,Ltd.</Company>
  <LinksUpToDate>false</LinksUpToDate>
  <CharactersWithSpaces>3785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30</cp:revision>
  <dcterms:created xsi:type="dcterms:W3CDTF">2020-05-06T09:21:00Z</dcterms:created>
  <dcterms:modified xsi:type="dcterms:W3CDTF">2020-08-07T18:06:00Z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(3)KZqgBri1D69EjNk26DdKuLidSeGq1nf0TqclUGj//VGf683kVJ2d8XQFi9vpEsNleqozwvtH
UvmT7PRPq4S+DSEO1QhISgchje7tXBHSJPszGu4icjXuLbjK6bCx9p3y7+Gpnev2IzyBu4bf
iZwjSFNLIpGzL6pTEsqtOb2yIQC97lVDfGnq2X0frQFO3DnLfjcTjFx/Ngyth9ltXhI8d9rI
kOlfBkAog1ahII44YZ</vt:lpwstr>
  </property>
  <property fmtid="{D5CDD505-2E9C-101B-9397-08002B2CF9AE}" pid="3" name="_2015_ms_pID_7253431">
    <vt:lpwstr>+ENLAxxaqq4PcfCXS9CMuQkm4WGRdvyJW6f+ZczybxC4cNQo2BeyJU
Lquc7pZ2hcOy/E3Ox57UVHwKuhFvdiLvahWD52X5+/ajrayHW0p7drXKNdtfBPOhIwRcAr3X
rTHqzndrzpftKYIFfeoyuv4koGuYyXV0IrZo+tMJqQxlYbi51xJoFBwZpiWDuHsMUaBNYcLq
IV7JgHF2ScdlRIU6sb+LzwUoJ/e7posJSpMi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1583980773</vt:lpwstr>
  </property>
  <property fmtid="{D5CDD505-2E9C-101B-9397-08002B2CF9AE}" pid="8" name="_2015_ms_pID_7253432">
    <vt:lpwstr>qQ==</vt:lpwstr>
  </property>
</Properties>
</file>